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9DA" w:rsidRPr="009A1324" w:rsidRDefault="008B59DA" w:rsidP="004A5E96">
      <w:pPr>
        <w:ind w:firstLine="709"/>
        <w:jc w:val="center"/>
        <w:rPr>
          <w:b/>
          <w:sz w:val="28"/>
          <w:szCs w:val="28"/>
        </w:rPr>
      </w:pPr>
      <w:r w:rsidRPr="009A1324">
        <w:rPr>
          <w:b/>
          <w:sz w:val="28"/>
          <w:szCs w:val="28"/>
        </w:rPr>
        <w:t>АДМИНИСТРАЦИЯ</w:t>
      </w:r>
    </w:p>
    <w:p w:rsidR="008B59DA" w:rsidRPr="009A1324" w:rsidRDefault="008B59DA" w:rsidP="004A5E96">
      <w:pPr>
        <w:ind w:firstLine="709"/>
        <w:jc w:val="center"/>
        <w:rPr>
          <w:b/>
          <w:sz w:val="28"/>
          <w:szCs w:val="28"/>
        </w:rPr>
      </w:pPr>
      <w:r w:rsidRPr="009A1324">
        <w:rPr>
          <w:b/>
          <w:sz w:val="28"/>
          <w:szCs w:val="28"/>
        </w:rPr>
        <w:t>НОВОБУРАССКОГО МУНИЦИПАЛЬНОГО РАЙОНА</w:t>
      </w:r>
    </w:p>
    <w:p w:rsidR="008B59DA" w:rsidRPr="009A1324" w:rsidRDefault="008B59DA" w:rsidP="004A5E96">
      <w:pPr>
        <w:ind w:firstLine="709"/>
        <w:jc w:val="center"/>
        <w:rPr>
          <w:b/>
          <w:sz w:val="28"/>
          <w:szCs w:val="28"/>
        </w:rPr>
      </w:pPr>
      <w:r w:rsidRPr="009A1324">
        <w:rPr>
          <w:b/>
          <w:sz w:val="28"/>
          <w:szCs w:val="28"/>
        </w:rPr>
        <w:t>САРАТОВСКОЙ ОБЛАСТИ</w:t>
      </w:r>
    </w:p>
    <w:p w:rsidR="008B59DA" w:rsidRPr="00CF7437" w:rsidRDefault="008B59DA" w:rsidP="000E4B59">
      <w:pPr>
        <w:jc w:val="both"/>
        <w:rPr>
          <w:sz w:val="28"/>
          <w:szCs w:val="28"/>
        </w:rPr>
      </w:pPr>
    </w:p>
    <w:p w:rsidR="008B59DA" w:rsidRPr="00900608" w:rsidRDefault="008B59DA" w:rsidP="00900608">
      <w:pPr>
        <w:pStyle w:val="Heading2"/>
        <w:rPr>
          <w:rFonts w:ascii="Times New Roman" w:hAnsi="Times New Roman"/>
          <w:sz w:val="28"/>
          <w:szCs w:val="28"/>
        </w:rPr>
      </w:pPr>
      <w:r w:rsidRPr="00CF7437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</w:t>
      </w:r>
    </w:p>
    <w:p w:rsidR="008B59DA" w:rsidRDefault="008B59DA" w:rsidP="000E4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01 октября 2013 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144</w:t>
      </w:r>
    </w:p>
    <w:p w:rsidR="008B59DA" w:rsidRDefault="008B59DA" w:rsidP="004A5E96">
      <w:pPr>
        <w:jc w:val="center"/>
        <w:rPr>
          <w:sz w:val="28"/>
          <w:szCs w:val="28"/>
        </w:rPr>
      </w:pPr>
      <w:r>
        <w:rPr>
          <w:sz w:val="28"/>
          <w:szCs w:val="28"/>
        </w:rPr>
        <w:t>р.п. Новые Бурасы</w:t>
      </w:r>
    </w:p>
    <w:p w:rsidR="008B59DA" w:rsidRDefault="008B59DA" w:rsidP="004A5E96">
      <w:pPr>
        <w:jc w:val="center"/>
        <w:rPr>
          <w:sz w:val="28"/>
          <w:szCs w:val="28"/>
        </w:rPr>
      </w:pPr>
    </w:p>
    <w:p w:rsidR="008B59DA" w:rsidRPr="00CF7437" w:rsidRDefault="008B59DA" w:rsidP="000E4B59">
      <w:pPr>
        <w:jc w:val="center"/>
        <w:rPr>
          <w:b/>
          <w:sz w:val="28"/>
          <w:szCs w:val="28"/>
        </w:rPr>
      </w:pPr>
      <w:r w:rsidRPr="00CF7437">
        <w:rPr>
          <w:b/>
          <w:sz w:val="28"/>
          <w:szCs w:val="28"/>
        </w:rPr>
        <w:t>Об утверждении муниципальной</w:t>
      </w:r>
      <w:r>
        <w:rPr>
          <w:b/>
          <w:sz w:val="28"/>
          <w:szCs w:val="28"/>
        </w:rPr>
        <w:t xml:space="preserve"> п</w:t>
      </w:r>
      <w:r w:rsidRPr="00CF7437">
        <w:rPr>
          <w:b/>
          <w:sz w:val="28"/>
          <w:szCs w:val="28"/>
        </w:rPr>
        <w:t>рограммы «</w:t>
      </w:r>
      <w:r w:rsidRPr="00936509">
        <w:rPr>
          <w:b/>
          <w:sz w:val="28"/>
          <w:szCs w:val="28"/>
        </w:rPr>
        <w:t xml:space="preserve">Улучшение условий и охраны труда </w:t>
      </w:r>
      <w:r w:rsidRPr="00CF7437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Новобурасском </w:t>
      </w:r>
      <w:r w:rsidRPr="00CF7437">
        <w:rPr>
          <w:b/>
          <w:sz w:val="28"/>
          <w:szCs w:val="28"/>
        </w:rPr>
        <w:t>муниципальном</w:t>
      </w:r>
      <w:r>
        <w:rPr>
          <w:b/>
          <w:sz w:val="28"/>
          <w:szCs w:val="28"/>
        </w:rPr>
        <w:t xml:space="preserve"> образовании Новобурасского муниципального района Саратовской области»</w:t>
      </w:r>
    </w:p>
    <w:p w:rsidR="008B59DA" w:rsidRDefault="008B59DA" w:rsidP="000E4B59">
      <w:pPr>
        <w:rPr>
          <w:sz w:val="28"/>
          <w:szCs w:val="28"/>
        </w:rPr>
      </w:pPr>
    </w:p>
    <w:p w:rsidR="008B59DA" w:rsidRDefault="008B59DA" w:rsidP="000E4B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совершенствования работы по улучшению условий и охраны труда в учреждениях, на предприятиях, в организациях, расположенных на территории Новобурасского муниципального образования </w:t>
      </w:r>
    </w:p>
    <w:p w:rsidR="008B59DA" w:rsidRPr="00CF7437" w:rsidRDefault="008B59DA" w:rsidP="00040365">
      <w:pPr>
        <w:ind w:firstLine="708"/>
        <w:rPr>
          <w:b/>
          <w:sz w:val="28"/>
          <w:szCs w:val="28"/>
        </w:rPr>
      </w:pPr>
      <w:r w:rsidRPr="00CF7437">
        <w:rPr>
          <w:b/>
          <w:sz w:val="28"/>
          <w:szCs w:val="28"/>
        </w:rPr>
        <w:t>ПОСТАНОВЛЯЮ:</w:t>
      </w:r>
    </w:p>
    <w:p w:rsidR="008B59DA" w:rsidRDefault="008B59DA" w:rsidP="00040365">
      <w:pPr>
        <w:pStyle w:val="ListParagraph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F7437">
        <w:rPr>
          <w:rFonts w:ascii="Times New Roman" w:hAnsi="Times New Roman"/>
          <w:sz w:val="28"/>
          <w:szCs w:val="28"/>
        </w:rPr>
        <w:t xml:space="preserve">Утвердить муниципальную </w:t>
      </w:r>
      <w:r>
        <w:rPr>
          <w:rFonts w:ascii="Times New Roman" w:hAnsi="Times New Roman"/>
          <w:sz w:val="28"/>
          <w:szCs w:val="28"/>
        </w:rPr>
        <w:t>п</w:t>
      </w:r>
      <w:r w:rsidRPr="00CF7437">
        <w:rPr>
          <w:rFonts w:ascii="Times New Roman" w:hAnsi="Times New Roman"/>
          <w:sz w:val="28"/>
          <w:szCs w:val="28"/>
        </w:rPr>
        <w:t>рограмму «Охрана труда в Новобурасском муниципальном образовании</w:t>
      </w:r>
      <w:r>
        <w:rPr>
          <w:rFonts w:ascii="Times New Roman" w:hAnsi="Times New Roman"/>
          <w:sz w:val="28"/>
          <w:szCs w:val="28"/>
        </w:rPr>
        <w:t xml:space="preserve"> Новобурасского муниципального района Саратовской области»</w:t>
      </w:r>
      <w:r w:rsidRPr="00CF7437">
        <w:rPr>
          <w:rFonts w:ascii="Times New Roman" w:hAnsi="Times New Roman"/>
          <w:sz w:val="28"/>
          <w:szCs w:val="28"/>
        </w:rPr>
        <w:t xml:space="preserve"> согласно </w:t>
      </w:r>
      <w:r>
        <w:rPr>
          <w:rFonts w:ascii="Times New Roman" w:hAnsi="Times New Roman"/>
          <w:sz w:val="28"/>
          <w:szCs w:val="28"/>
        </w:rPr>
        <w:t>п</w:t>
      </w:r>
      <w:r w:rsidRPr="00CF7437">
        <w:rPr>
          <w:rFonts w:ascii="Times New Roman" w:hAnsi="Times New Roman"/>
          <w:sz w:val="28"/>
          <w:szCs w:val="28"/>
        </w:rPr>
        <w:t>риложению.</w:t>
      </w:r>
    </w:p>
    <w:p w:rsidR="008B59DA" w:rsidRDefault="008B59DA" w:rsidP="00040365">
      <w:pPr>
        <w:pStyle w:val="ListParagraph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F7437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/>
          <w:sz w:val="28"/>
          <w:szCs w:val="28"/>
        </w:rPr>
        <w:t>подлежит официальному опубликованию в МУП «Редакция Новобурасской районной газеты «Наше время»» и размещению на сайте администрации Новобурасского муниципального района.</w:t>
      </w:r>
    </w:p>
    <w:p w:rsidR="008B59DA" w:rsidRDefault="008B59DA" w:rsidP="000E4B59">
      <w:pPr>
        <w:jc w:val="both"/>
        <w:rPr>
          <w:sz w:val="28"/>
          <w:szCs w:val="28"/>
        </w:rPr>
      </w:pPr>
    </w:p>
    <w:p w:rsidR="008B59DA" w:rsidRDefault="008B59DA" w:rsidP="000E4B59">
      <w:pPr>
        <w:jc w:val="both"/>
        <w:rPr>
          <w:sz w:val="28"/>
          <w:szCs w:val="28"/>
        </w:rPr>
      </w:pPr>
    </w:p>
    <w:p w:rsidR="008B59DA" w:rsidRDefault="008B59DA" w:rsidP="009006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Исполняющий обязанности </w:t>
      </w:r>
      <w:r w:rsidRPr="001177D9">
        <w:rPr>
          <w:b/>
          <w:sz w:val="28"/>
          <w:szCs w:val="28"/>
        </w:rPr>
        <w:t xml:space="preserve">первого заместителя </w:t>
      </w:r>
    </w:p>
    <w:p w:rsidR="008B59DA" w:rsidRDefault="008B59DA" w:rsidP="009006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1177D9">
        <w:rPr>
          <w:b/>
          <w:sz w:val="28"/>
          <w:szCs w:val="28"/>
        </w:rPr>
        <w:t xml:space="preserve">лавы администрации Новобурасского </w:t>
      </w:r>
    </w:p>
    <w:p w:rsidR="008B59DA" w:rsidRDefault="008B59DA" w:rsidP="009006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Pr="001177D9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1177D9">
        <w:rPr>
          <w:b/>
          <w:sz w:val="28"/>
          <w:szCs w:val="28"/>
        </w:rPr>
        <w:t>М.В. Светлов</w:t>
      </w:r>
    </w:p>
    <w:p w:rsidR="008B59DA" w:rsidRDefault="008B59DA" w:rsidP="00900608">
      <w:pPr>
        <w:jc w:val="both"/>
        <w:rPr>
          <w:b/>
          <w:sz w:val="28"/>
          <w:szCs w:val="28"/>
        </w:rPr>
      </w:pPr>
    </w:p>
    <w:p w:rsidR="008B59DA" w:rsidRDefault="008B59DA" w:rsidP="00900608">
      <w:pPr>
        <w:jc w:val="both"/>
        <w:rPr>
          <w:b/>
          <w:sz w:val="28"/>
          <w:szCs w:val="28"/>
        </w:rPr>
        <w:sectPr w:rsidR="008B59DA" w:rsidSect="0004036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B59DA" w:rsidRPr="00040365" w:rsidRDefault="008B59DA" w:rsidP="00040365">
      <w:pPr>
        <w:pStyle w:val="BodyText"/>
        <w:ind w:left="4956"/>
        <w:rPr>
          <w:sz w:val="28"/>
          <w:szCs w:val="28"/>
        </w:rPr>
      </w:pPr>
      <w:r w:rsidRPr="00040365">
        <w:rPr>
          <w:sz w:val="28"/>
          <w:szCs w:val="28"/>
        </w:rPr>
        <w:t xml:space="preserve">Приложение </w:t>
      </w:r>
    </w:p>
    <w:p w:rsidR="008B59DA" w:rsidRPr="00040365" w:rsidRDefault="008B59DA" w:rsidP="00040365">
      <w:pPr>
        <w:pStyle w:val="BodyText"/>
        <w:ind w:left="4956"/>
        <w:rPr>
          <w:sz w:val="28"/>
          <w:szCs w:val="28"/>
        </w:rPr>
      </w:pPr>
      <w:r w:rsidRPr="00040365">
        <w:rPr>
          <w:sz w:val="28"/>
          <w:szCs w:val="28"/>
        </w:rPr>
        <w:t>к постановлению администрации</w:t>
      </w:r>
    </w:p>
    <w:p w:rsidR="008B59DA" w:rsidRPr="00040365" w:rsidRDefault="008B59DA" w:rsidP="00040365">
      <w:pPr>
        <w:pStyle w:val="BodyText"/>
        <w:ind w:left="4956"/>
        <w:rPr>
          <w:sz w:val="28"/>
          <w:szCs w:val="28"/>
        </w:rPr>
      </w:pPr>
      <w:r w:rsidRPr="00040365">
        <w:rPr>
          <w:sz w:val="28"/>
          <w:szCs w:val="28"/>
        </w:rPr>
        <w:t>Новобурасского муниципального района</w:t>
      </w:r>
    </w:p>
    <w:p w:rsidR="008B59DA" w:rsidRPr="00040365" w:rsidRDefault="008B59DA" w:rsidP="00040365">
      <w:pPr>
        <w:pStyle w:val="BodyText"/>
        <w:ind w:left="4956"/>
        <w:rPr>
          <w:sz w:val="28"/>
          <w:szCs w:val="28"/>
        </w:rPr>
      </w:pPr>
      <w:r w:rsidRPr="00040365">
        <w:rPr>
          <w:sz w:val="28"/>
          <w:szCs w:val="28"/>
        </w:rPr>
        <w:t xml:space="preserve">от </w:t>
      </w:r>
      <w:r>
        <w:rPr>
          <w:sz w:val="28"/>
          <w:szCs w:val="28"/>
        </w:rPr>
        <w:t>01 октября</w:t>
      </w:r>
      <w:r w:rsidRPr="00040365">
        <w:rPr>
          <w:sz w:val="28"/>
          <w:szCs w:val="28"/>
        </w:rPr>
        <w:t xml:space="preserve"> 2013 г. № </w:t>
      </w:r>
      <w:r>
        <w:rPr>
          <w:sz w:val="28"/>
          <w:szCs w:val="28"/>
        </w:rPr>
        <w:t>144</w:t>
      </w:r>
    </w:p>
    <w:p w:rsidR="008B59DA" w:rsidRPr="00040365" w:rsidRDefault="008B59DA" w:rsidP="00040365">
      <w:pPr>
        <w:pStyle w:val="BodyText"/>
        <w:ind w:left="-9204"/>
        <w:rPr>
          <w:sz w:val="28"/>
          <w:szCs w:val="28"/>
        </w:rPr>
      </w:pPr>
    </w:p>
    <w:p w:rsidR="008B59DA" w:rsidRDefault="008B59DA" w:rsidP="00040365">
      <w:pPr>
        <w:pStyle w:val="BodyText"/>
        <w:jc w:val="center"/>
        <w:rPr>
          <w:sz w:val="28"/>
          <w:szCs w:val="28"/>
        </w:rPr>
      </w:pPr>
      <w:r w:rsidRPr="00040365">
        <w:rPr>
          <w:sz w:val="28"/>
          <w:szCs w:val="28"/>
        </w:rPr>
        <w:t>П</w:t>
      </w:r>
      <w:r>
        <w:rPr>
          <w:sz w:val="28"/>
          <w:szCs w:val="28"/>
        </w:rPr>
        <w:t>аспорт программы</w:t>
      </w:r>
    </w:p>
    <w:p w:rsidR="008B59DA" w:rsidRPr="00040365" w:rsidRDefault="008B59DA" w:rsidP="00040365">
      <w:pPr>
        <w:pStyle w:val="BodyText"/>
        <w:jc w:val="center"/>
        <w:rPr>
          <w:sz w:val="28"/>
          <w:szCs w:val="28"/>
        </w:rPr>
      </w:pPr>
      <w:r w:rsidRPr="00040365">
        <w:rPr>
          <w:sz w:val="28"/>
          <w:szCs w:val="28"/>
        </w:rPr>
        <w:t>«Улучшение условий и охраны труда в Новобурасском муниципальном образовании Новобурасского муниципального района Саратовской области»</w:t>
      </w:r>
    </w:p>
    <w:p w:rsidR="008B59DA" w:rsidRPr="00040365" w:rsidRDefault="008B59DA" w:rsidP="00040365">
      <w:pPr>
        <w:pStyle w:val="BodyText"/>
        <w:jc w:val="center"/>
        <w:rPr>
          <w:sz w:val="28"/>
          <w:szCs w:val="28"/>
        </w:rPr>
      </w:pPr>
    </w:p>
    <w:tbl>
      <w:tblPr>
        <w:tblW w:w="106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2"/>
        <w:gridCol w:w="6574"/>
      </w:tblGrid>
      <w:tr w:rsidR="008B59DA" w:rsidRPr="00040365" w:rsidTr="00040365">
        <w:trPr>
          <w:trHeight w:val="720"/>
        </w:trPr>
        <w:tc>
          <w:tcPr>
            <w:tcW w:w="4112" w:type="dxa"/>
          </w:tcPr>
          <w:p w:rsidR="008B59DA" w:rsidRPr="00040365" w:rsidRDefault="008B59DA" w:rsidP="00040365">
            <w:pPr>
              <w:pStyle w:val="BodyText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Наименование Программы</w:t>
            </w:r>
          </w:p>
        </w:tc>
        <w:tc>
          <w:tcPr>
            <w:tcW w:w="6574" w:type="dxa"/>
          </w:tcPr>
          <w:p w:rsidR="008B59DA" w:rsidRPr="00040365" w:rsidRDefault="008B59DA" w:rsidP="00040365">
            <w:pPr>
              <w:pStyle w:val="BodyText"/>
              <w:jc w:val="both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Муниципальная программа «Улучшение условий и охраны труда в Новобурасском муниципальном образовании Новобурасского муниципального района Саратовской области» (далее – Программа)</w:t>
            </w:r>
          </w:p>
        </w:tc>
      </w:tr>
      <w:tr w:rsidR="008B59DA" w:rsidRPr="00040365" w:rsidTr="00040365">
        <w:trPr>
          <w:trHeight w:val="720"/>
        </w:trPr>
        <w:tc>
          <w:tcPr>
            <w:tcW w:w="4112" w:type="dxa"/>
          </w:tcPr>
          <w:p w:rsidR="008B59DA" w:rsidRPr="00040365" w:rsidRDefault="008B59DA" w:rsidP="00040365">
            <w:pPr>
              <w:pStyle w:val="BodyText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Основание разработки программы:</w:t>
            </w:r>
          </w:p>
        </w:tc>
        <w:tc>
          <w:tcPr>
            <w:tcW w:w="6574" w:type="dxa"/>
          </w:tcPr>
          <w:p w:rsidR="008B59DA" w:rsidRPr="00040365" w:rsidRDefault="008B59DA" w:rsidP="00040365">
            <w:pPr>
              <w:pStyle w:val="BodyText"/>
              <w:jc w:val="both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 xml:space="preserve">Федеральный Закон от </w:t>
            </w:r>
            <w:r w:rsidRPr="00040365">
              <w:rPr>
                <w:color w:val="000000"/>
                <w:sz w:val="28"/>
                <w:szCs w:val="24"/>
              </w:rPr>
              <w:t>06.10.2003 № 131-ФЗ «Об общих принципах организации местного самоуправления в РФ»</w:t>
            </w:r>
            <w:r>
              <w:rPr>
                <w:color w:val="000000"/>
                <w:sz w:val="28"/>
                <w:szCs w:val="24"/>
              </w:rPr>
              <w:t xml:space="preserve">, </w:t>
            </w:r>
            <w:r w:rsidRPr="00040365">
              <w:rPr>
                <w:sz w:val="28"/>
                <w:szCs w:val="24"/>
              </w:rPr>
              <w:t>Трудовой кодекс РФ</w:t>
            </w:r>
            <w:r>
              <w:rPr>
                <w:sz w:val="28"/>
                <w:szCs w:val="24"/>
              </w:rPr>
              <w:t xml:space="preserve">, </w:t>
            </w:r>
            <w:r w:rsidRPr="00040365">
              <w:rPr>
                <w:sz w:val="28"/>
                <w:szCs w:val="24"/>
              </w:rPr>
              <w:t xml:space="preserve">Постановление Правительства Саратовской области от 07 июля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40365">
                <w:rPr>
                  <w:sz w:val="28"/>
                  <w:szCs w:val="24"/>
                </w:rPr>
                <w:t>2009 г</w:t>
              </w:r>
            </w:smartTag>
            <w:r w:rsidRPr="00040365">
              <w:rPr>
                <w:sz w:val="28"/>
                <w:szCs w:val="24"/>
              </w:rPr>
              <w:t>. № 272-П</w:t>
            </w:r>
          </w:p>
        </w:tc>
      </w:tr>
      <w:tr w:rsidR="008B59DA" w:rsidRPr="00040365" w:rsidTr="00040365">
        <w:trPr>
          <w:trHeight w:val="348"/>
        </w:trPr>
        <w:tc>
          <w:tcPr>
            <w:tcW w:w="4112" w:type="dxa"/>
          </w:tcPr>
          <w:p w:rsidR="008B59DA" w:rsidRPr="00040365" w:rsidRDefault="008B59DA" w:rsidP="00040365">
            <w:pPr>
              <w:pStyle w:val="BodyText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Заказчик:</w:t>
            </w:r>
          </w:p>
        </w:tc>
        <w:tc>
          <w:tcPr>
            <w:tcW w:w="6574" w:type="dxa"/>
          </w:tcPr>
          <w:p w:rsidR="008B59DA" w:rsidRPr="00040365" w:rsidRDefault="008B59DA" w:rsidP="00040365">
            <w:pPr>
              <w:pStyle w:val="BodyText"/>
              <w:jc w:val="both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Администрация Новобурасского муниципального района</w:t>
            </w:r>
          </w:p>
        </w:tc>
      </w:tr>
      <w:tr w:rsidR="008B59DA" w:rsidRPr="00040365" w:rsidTr="00040365">
        <w:trPr>
          <w:trHeight w:val="720"/>
        </w:trPr>
        <w:tc>
          <w:tcPr>
            <w:tcW w:w="4112" w:type="dxa"/>
          </w:tcPr>
          <w:p w:rsidR="008B59DA" w:rsidRPr="00040365" w:rsidRDefault="008B59DA" w:rsidP="00040365">
            <w:pPr>
              <w:pStyle w:val="BodyText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Основные разработчики программы:</w:t>
            </w:r>
          </w:p>
        </w:tc>
        <w:tc>
          <w:tcPr>
            <w:tcW w:w="6574" w:type="dxa"/>
          </w:tcPr>
          <w:p w:rsidR="008B59DA" w:rsidRPr="00040365" w:rsidRDefault="008B59DA" w:rsidP="00040365">
            <w:pPr>
              <w:pStyle w:val="BodyText"/>
              <w:jc w:val="both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Администрация Новобурасского муниципального района, ГУЗ СО «Новобурасская ЦРБ» (по согласованию), Территориальный отдел</w:t>
            </w:r>
            <w:r w:rsidRPr="00040365">
              <w:rPr>
                <w:sz w:val="28"/>
              </w:rPr>
              <w:t xml:space="preserve"> Управления Роспотребнадзора по Саратовской области в Базарно-Карабулакском районе</w:t>
            </w:r>
            <w:r>
              <w:rPr>
                <w:sz w:val="28"/>
              </w:rPr>
              <w:t xml:space="preserve"> </w:t>
            </w:r>
            <w:r w:rsidRPr="00040365">
              <w:rPr>
                <w:sz w:val="28"/>
                <w:szCs w:val="24"/>
              </w:rPr>
              <w:t>(по согласованию)</w:t>
            </w:r>
          </w:p>
        </w:tc>
      </w:tr>
      <w:tr w:rsidR="008B59DA" w:rsidRPr="00040365" w:rsidTr="00040365">
        <w:trPr>
          <w:trHeight w:val="720"/>
        </w:trPr>
        <w:tc>
          <w:tcPr>
            <w:tcW w:w="4112" w:type="dxa"/>
          </w:tcPr>
          <w:p w:rsidR="008B59DA" w:rsidRPr="00040365" w:rsidRDefault="008B59DA" w:rsidP="00040365">
            <w:pPr>
              <w:pStyle w:val="BodyText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Цель и задачи Программы:</w:t>
            </w:r>
          </w:p>
        </w:tc>
        <w:tc>
          <w:tcPr>
            <w:tcW w:w="6574" w:type="dxa"/>
          </w:tcPr>
          <w:p w:rsidR="008B59DA" w:rsidRPr="00040365" w:rsidRDefault="008B59DA" w:rsidP="00040365">
            <w:pPr>
              <w:pStyle w:val="BodyText"/>
              <w:jc w:val="both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Цель – снижение производственного травматизма, и проф. заболеваемости, сохранение жизни и здоровья человека в процессе трудовой деятельности, улучшение условий труда.</w:t>
            </w:r>
          </w:p>
          <w:p w:rsidR="008B59DA" w:rsidRPr="00040365" w:rsidRDefault="008B59DA" w:rsidP="00040365">
            <w:pPr>
              <w:pStyle w:val="BodyText"/>
              <w:jc w:val="both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>Задачи - снижение рисков несчастных случаев на производстве и профессиональных заболеваний, повышение качества условий труда на рабочих местах, организация обучения по охране труда.</w:t>
            </w:r>
          </w:p>
        </w:tc>
      </w:tr>
      <w:tr w:rsidR="008B59DA" w:rsidRPr="00040365" w:rsidTr="00040365">
        <w:trPr>
          <w:trHeight w:val="274"/>
        </w:trPr>
        <w:tc>
          <w:tcPr>
            <w:tcW w:w="4112" w:type="dxa"/>
          </w:tcPr>
          <w:p w:rsidR="008B59DA" w:rsidRPr="00040365" w:rsidRDefault="008B59DA" w:rsidP="00040365">
            <w:pPr>
              <w:rPr>
                <w:sz w:val="28"/>
              </w:rPr>
            </w:pPr>
            <w:r w:rsidRPr="00040365">
              <w:rPr>
                <w:sz w:val="28"/>
              </w:rPr>
              <w:t xml:space="preserve">Исполнители основных мероприятий программы – </w:t>
            </w:r>
          </w:p>
        </w:tc>
        <w:tc>
          <w:tcPr>
            <w:tcW w:w="6574" w:type="dxa"/>
          </w:tcPr>
          <w:p w:rsidR="008B59DA" w:rsidRPr="00040365" w:rsidRDefault="008B59DA" w:rsidP="00040365">
            <w:pPr>
              <w:pStyle w:val="BodyText"/>
              <w:jc w:val="both"/>
              <w:rPr>
                <w:sz w:val="28"/>
                <w:szCs w:val="24"/>
              </w:rPr>
            </w:pPr>
            <w:r w:rsidRPr="00040365">
              <w:rPr>
                <w:sz w:val="28"/>
                <w:szCs w:val="24"/>
              </w:rPr>
              <w:t xml:space="preserve">Администрация Новобурасского </w:t>
            </w:r>
            <w:r>
              <w:rPr>
                <w:sz w:val="28"/>
                <w:szCs w:val="24"/>
              </w:rPr>
              <w:t>муниципального района</w:t>
            </w:r>
          </w:p>
        </w:tc>
      </w:tr>
      <w:tr w:rsidR="008B59DA" w:rsidRPr="00040365" w:rsidTr="00040365">
        <w:trPr>
          <w:trHeight w:val="720"/>
        </w:trPr>
        <w:tc>
          <w:tcPr>
            <w:tcW w:w="4112" w:type="dxa"/>
          </w:tcPr>
          <w:p w:rsidR="008B59DA" w:rsidRPr="00040365" w:rsidRDefault="008B59DA" w:rsidP="00040365">
            <w:pPr>
              <w:rPr>
                <w:sz w:val="28"/>
              </w:rPr>
            </w:pPr>
            <w:r w:rsidRPr="00040365">
              <w:rPr>
                <w:sz w:val="28"/>
              </w:rPr>
              <w:t>Объем и источник финансирования Программы</w:t>
            </w:r>
          </w:p>
        </w:tc>
        <w:tc>
          <w:tcPr>
            <w:tcW w:w="6574" w:type="dxa"/>
          </w:tcPr>
          <w:p w:rsidR="008B59DA" w:rsidRPr="00040365" w:rsidRDefault="008B59DA" w:rsidP="00040365">
            <w:pPr>
              <w:pStyle w:val="BodyText2"/>
              <w:jc w:val="both"/>
              <w:rPr>
                <w:b w:val="0"/>
                <w:sz w:val="28"/>
                <w:szCs w:val="24"/>
              </w:rPr>
            </w:pPr>
            <w:r w:rsidRPr="00040365">
              <w:rPr>
                <w:b w:val="0"/>
                <w:sz w:val="28"/>
                <w:szCs w:val="24"/>
              </w:rPr>
              <w:t>Общий объем финансирования - 2,0 тыс. рублей</w:t>
            </w:r>
            <w:r>
              <w:rPr>
                <w:b w:val="0"/>
                <w:sz w:val="28"/>
                <w:szCs w:val="24"/>
              </w:rPr>
              <w:t xml:space="preserve">, </w:t>
            </w:r>
            <w:r w:rsidRPr="00040365">
              <w:rPr>
                <w:b w:val="0"/>
                <w:sz w:val="28"/>
                <w:szCs w:val="24"/>
              </w:rPr>
              <w:t>из местного бюджета 2,0 тыс. руб.</w:t>
            </w:r>
          </w:p>
        </w:tc>
      </w:tr>
      <w:tr w:rsidR="008B59DA" w:rsidRPr="00040365" w:rsidTr="00040365">
        <w:trPr>
          <w:trHeight w:val="720"/>
        </w:trPr>
        <w:tc>
          <w:tcPr>
            <w:tcW w:w="4112" w:type="dxa"/>
          </w:tcPr>
          <w:p w:rsidR="008B59DA" w:rsidRPr="00040365" w:rsidRDefault="008B59DA" w:rsidP="00040365">
            <w:pPr>
              <w:rPr>
                <w:sz w:val="28"/>
              </w:rPr>
            </w:pPr>
            <w:r w:rsidRPr="00040365">
              <w:rPr>
                <w:sz w:val="28"/>
              </w:rPr>
              <w:t>Ожидание конечных результатов реализации программы</w:t>
            </w:r>
          </w:p>
        </w:tc>
        <w:tc>
          <w:tcPr>
            <w:tcW w:w="6574" w:type="dxa"/>
          </w:tcPr>
          <w:p w:rsidR="008B59DA" w:rsidRPr="00040365" w:rsidRDefault="008B59DA" w:rsidP="00040365">
            <w:pPr>
              <w:pStyle w:val="BodyText2"/>
              <w:jc w:val="both"/>
              <w:rPr>
                <w:b w:val="0"/>
                <w:sz w:val="28"/>
                <w:szCs w:val="24"/>
              </w:rPr>
            </w:pPr>
            <w:r w:rsidRPr="00040365">
              <w:rPr>
                <w:b w:val="0"/>
                <w:sz w:val="28"/>
                <w:szCs w:val="24"/>
              </w:rPr>
              <w:t>Улучшение условий труда, предупреждение и снижение производственного травматизма, профессиональной и общей заболеваемости, сокращение государственных расходов, связанных со страховыми выплатами, пострадавшим от несчастных случаев на производстве и профессиональных заболеваний.</w:t>
            </w:r>
          </w:p>
        </w:tc>
      </w:tr>
    </w:tbl>
    <w:p w:rsidR="008B59DA" w:rsidRDefault="008B59DA" w:rsidP="00040365">
      <w:pPr>
        <w:pStyle w:val="ConsPlusTitle"/>
        <w:widowControl/>
        <w:rPr>
          <w:b w:val="0"/>
          <w:sz w:val="28"/>
          <w:szCs w:val="28"/>
        </w:rPr>
        <w:sectPr w:rsidR="008B59DA" w:rsidSect="00040365">
          <w:pgSz w:w="11907" w:h="16840" w:code="9"/>
          <w:pgMar w:top="1134" w:right="567" w:bottom="1134" w:left="1134" w:header="720" w:footer="720" w:gutter="0"/>
          <w:cols w:space="720"/>
        </w:sectPr>
      </w:pPr>
    </w:p>
    <w:p w:rsidR="008B59DA" w:rsidRPr="00040365" w:rsidRDefault="008B59DA" w:rsidP="00040365">
      <w:pPr>
        <w:pStyle w:val="ConsPlusTitle"/>
        <w:widowControl/>
        <w:jc w:val="center"/>
        <w:rPr>
          <w:b w:val="0"/>
          <w:sz w:val="28"/>
        </w:rPr>
      </w:pPr>
      <w:r>
        <w:rPr>
          <w:b w:val="0"/>
          <w:sz w:val="28"/>
        </w:rPr>
        <w:t>Перечень программных мероприятий по улучшению и охраны труда в Новобурасском муниципальном образовании</w:t>
      </w:r>
    </w:p>
    <w:p w:rsidR="008B59DA" w:rsidRPr="00040365" w:rsidRDefault="008B59DA" w:rsidP="00040365">
      <w:pPr>
        <w:pStyle w:val="ConsPlusTitle"/>
        <w:widowControl/>
        <w:jc w:val="center"/>
        <w:rPr>
          <w:b w:val="0"/>
          <w:sz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111"/>
        <w:gridCol w:w="1134"/>
        <w:gridCol w:w="1276"/>
        <w:gridCol w:w="1134"/>
        <w:gridCol w:w="3003"/>
        <w:gridCol w:w="4226"/>
      </w:tblGrid>
      <w:tr w:rsidR="008B59DA" w:rsidRPr="00040365" w:rsidTr="009A1324">
        <w:trPr>
          <w:cantSplit/>
          <w:trHeight w:val="2401"/>
          <w:tblHeader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№</w:t>
            </w:r>
          </w:p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п/п</w:t>
            </w:r>
          </w:p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4111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Наименование</w:t>
            </w:r>
            <w:r>
              <w:rPr>
                <w:b w:val="0"/>
                <w:sz w:val="28"/>
              </w:rPr>
              <w:t xml:space="preserve"> мероприятия</w:t>
            </w:r>
          </w:p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1134" w:type="dxa"/>
            <w:textDirection w:val="btLr"/>
          </w:tcPr>
          <w:p w:rsidR="008B59DA" w:rsidRPr="00040365" w:rsidRDefault="008B59DA" w:rsidP="00065A69">
            <w:pPr>
              <w:pStyle w:val="ConsPlusTitle"/>
              <w:ind w:left="113" w:right="113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Срок исполнения</w:t>
            </w:r>
          </w:p>
          <w:p w:rsidR="008B59DA" w:rsidRPr="00040365" w:rsidRDefault="008B59DA" w:rsidP="00065A69">
            <w:pPr>
              <w:pStyle w:val="ConsPlusTitle"/>
              <w:ind w:left="113" w:right="113"/>
              <w:jc w:val="center"/>
              <w:rPr>
                <w:b w:val="0"/>
                <w:sz w:val="28"/>
              </w:rPr>
            </w:pPr>
          </w:p>
        </w:tc>
        <w:tc>
          <w:tcPr>
            <w:tcW w:w="1276" w:type="dxa"/>
            <w:textDirection w:val="btLr"/>
          </w:tcPr>
          <w:p w:rsidR="008B59DA" w:rsidRPr="00040365" w:rsidRDefault="008B59DA" w:rsidP="00065A69">
            <w:pPr>
              <w:pStyle w:val="ConsPlusTitle"/>
              <w:ind w:left="113" w:right="113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Источник финансирования</w:t>
            </w:r>
          </w:p>
        </w:tc>
        <w:tc>
          <w:tcPr>
            <w:tcW w:w="1134" w:type="dxa"/>
            <w:textDirection w:val="btLr"/>
          </w:tcPr>
          <w:p w:rsidR="008B59DA" w:rsidRPr="00040365" w:rsidRDefault="008B59DA" w:rsidP="00065A69">
            <w:pPr>
              <w:pStyle w:val="ConsPlusTitle"/>
              <w:ind w:left="113" w:right="113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Объем финансирования тыс. рублей</w:t>
            </w:r>
          </w:p>
        </w:tc>
        <w:tc>
          <w:tcPr>
            <w:tcW w:w="3003" w:type="dxa"/>
          </w:tcPr>
          <w:p w:rsidR="008B59DA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Ответственные за исполнение</w:t>
            </w:r>
            <w:r>
              <w:rPr>
                <w:b w:val="0"/>
                <w:sz w:val="28"/>
              </w:rPr>
              <w:t xml:space="preserve"> </w:t>
            </w:r>
          </w:p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(по согласованию)</w:t>
            </w:r>
          </w:p>
        </w:tc>
        <w:tc>
          <w:tcPr>
            <w:tcW w:w="4226" w:type="dxa"/>
          </w:tcPr>
          <w:p w:rsidR="008B59DA" w:rsidRPr="00040365" w:rsidRDefault="008B59DA" w:rsidP="00065A69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Ожидаемые результаты</w:t>
            </w:r>
          </w:p>
        </w:tc>
      </w:tr>
      <w:tr w:rsidR="008B59DA" w:rsidRPr="00040365" w:rsidTr="009A1324">
        <w:trPr>
          <w:trHeight w:val="200"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1.1</w:t>
            </w:r>
          </w:p>
        </w:tc>
        <w:tc>
          <w:tcPr>
            <w:tcW w:w="4111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Макетирование и тиражирование законодательных, правовых и нормативных актов об охране труда РФ и Саратовской области, справочных, методических и аналитических материалов.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2013</w:t>
            </w:r>
          </w:p>
        </w:tc>
        <w:tc>
          <w:tcPr>
            <w:tcW w:w="1276" w:type="dxa"/>
            <w:vAlign w:val="center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3003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 xml:space="preserve">Администрация </w:t>
            </w:r>
          </w:p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 xml:space="preserve">Новобурасского </w:t>
            </w:r>
            <w:r>
              <w:rPr>
                <w:b w:val="0"/>
                <w:sz w:val="28"/>
                <w:szCs w:val="22"/>
              </w:rPr>
              <w:t>муниципального района</w:t>
            </w:r>
          </w:p>
        </w:tc>
        <w:tc>
          <w:tcPr>
            <w:tcW w:w="4226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Повышение уровня знаний законодательства по охране труда специалистов по охране труда предприятий и организаций района.</w:t>
            </w:r>
          </w:p>
        </w:tc>
      </w:tr>
      <w:tr w:rsidR="008B59DA" w:rsidRPr="00040365" w:rsidTr="009A1324">
        <w:trPr>
          <w:trHeight w:val="200"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1.2</w:t>
            </w:r>
          </w:p>
        </w:tc>
        <w:tc>
          <w:tcPr>
            <w:tcW w:w="4111" w:type="dxa"/>
          </w:tcPr>
          <w:p w:rsidR="008B59DA" w:rsidRPr="00040365" w:rsidRDefault="008B59DA" w:rsidP="00040365">
            <w:pPr>
              <w:jc w:val="both"/>
              <w:rPr>
                <w:sz w:val="28"/>
              </w:rPr>
            </w:pPr>
            <w:r w:rsidRPr="00040365">
              <w:rPr>
                <w:sz w:val="28"/>
              </w:rPr>
              <w:t>Изучение и распространение передового опыта работы в области охраны и условий труда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2013</w:t>
            </w:r>
          </w:p>
        </w:tc>
        <w:tc>
          <w:tcPr>
            <w:tcW w:w="1276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3003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 xml:space="preserve">Администрация </w:t>
            </w:r>
          </w:p>
          <w:p w:rsidR="008B59DA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>Новобурасского</w:t>
            </w:r>
          </w:p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>
              <w:rPr>
                <w:b w:val="0"/>
                <w:sz w:val="28"/>
                <w:szCs w:val="22"/>
              </w:rPr>
              <w:t>муниципального района</w:t>
            </w:r>
            <w:r w:rsidRPr="00040365">
              <w:rPr>
                <w:b w:val="0"/>
                <w:sz w:val="28"/>
                <w:szCs w:val="22"/>
              </w:rPr>
              <w:t xml:space="preserve"> </w:t>
            </w:r>
          </w:p>
        </w:tc>
        <w:tc>
          <w:tcPr>
            <w:tcW w:w="4226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Совершенствование и развитие нормативной базы, развитие муниципального контроля в области охраны труда</w:t>
            </w:r>
          </w:p>
        </w:tc>
      </w:tr>
      <w:tr w:rsidR="008B59DA" w:rsidRPr="00040365" w:rsidTr="009A1324">
        <w:trPr>
          <w:trHeight w:val="200"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1.3</w:t>
            </w:r>
          </w:p>
        </w:tc>
        <w:tc>
          <w:tcPr>
            <w:tcW w:w="4111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Информирование работодателей поселения о расположении на территории области аттестующих, обучающих и консультирующих организациях производящих и реализующих сертифицированные средства индивидуальной и коллективной защиты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2013</w:t>
            </w:r>
          </w:p>
        </w:tc>
        <w:tc>
          <w:tcPr>
            <w:tcW w:w="1276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3003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 xml:space="preserve">Администрация </w:t>
            </w:r>
            <w:r>
              <w:rPr>
                <w:b w:val="0"/>
                <w:sz w:val="28"/>
                <w:szCs w:val="22"/>
              </w:rPr>
              <w:t>муниципального района</w:t>
            </w:r>
          </w:p>
        </w:tc>
        <w:tc>
          <w:tcPr>
            <w:tcW w:w="4226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Информирование работодателей</w:t>
            </w:r>
          </w:p>
        </w:tc>
      </w:tr>
      <w:tr w:rsidR="008B59DA" w:rsidRPr="00040365" w:rsidTr="009A1324">
        <w:trPr>
          <w:trHeight w:val="1029"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1.4</w:t>
            </w:r>
          </w:p>
        </w:tc>
        <w:tc>
          <w:tcPr>
            <w:tcW w:w="4111" w:type="dxa"/>
          </w:tcPr>
          <w:p w:rsidR="008B59DA" w:rsidRPr="00040365" w:rsidRDefault="008B59DA" w:rsidP="00040365">
            <w:pPr>
              <w:jc w:val="both"/>
              <w:rPr>
                <w:sz w:val="28"/>
              </w:rPr>
            </w:pPr>
            <w:r w:rsidRPr="00040365">
              <w:rPr>
                <w:sz w:val="28"/>
              </w:rPr>
              <w:t>Организация и контроль за</w:t>
            </w:r>
            <w:r>
              <w:rPr>
                <w:sz w:val="28"/>
              </w:rPr>
              <w:t xml:space="preserve"> </w:t>
            </w:r>
            <w:r w:rsidRPr="00040365">
              <w:rPr>
                <w:sz w:val="28"/>
              </w:rPr>
              <w:t>проведением периодических медицинских проф. осмотров.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2013</w:t>
            </w:r>
          </w:p>
        </w:tc>
        <w:tc>
          <w:tcPr>
            <w:tcW w:w="1276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3003" w:type="dxa"/>
          </w:tcPr>
          <w:p w:rsidR="008B59DA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 xml:space="preserve">Администрация </w:t>
            </w:r>
            <w:r>
              <w:rPr>
                <w:b w:val="0"/>
                <w:sz w:val="28"/>
                <w:szCs w:val="22"/>
              </w:rPr>
              <w:t>муниципального района</w:t>
            </w:r>
            <w:r w:rsidRPr="00040365">
              <w:rPr>
                <w:b w:val="0"/>
                <w:sz w:val="28"/>
                <w:szCs w:val="22"/>
              </w:rPr>
              <w:t xml:space="preserve">, </w:t>
            </w:r>
            <w:r>
              <w:rPr>
                <w:b w:val="0"/>
                <w:sz w:val="28"/>
                <w:szCs w:val="22"/>
              </w:rPr>
              <w:t>ГУЗ СО «Новобурасская ЦРБ»</w:t>
            </w:r>
          </w:p>
          <w:p w:rsidR="008B59DA" w:rsidRPr="00065A69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 w:rsidRPr="00065A69">
              <w:rPr>
                <w:b w:val="0"/>
                <w:sz w:val="28"/>
              </w:rPr>
              <w:t>Территориальный отдел Управления Роспотребнадзора по Саратовской области в Базарно-Карабулакском районе</w:t>
            </w:r>
          </w:p>
        </w:tc>
        <w:tc>
          <w:tcPr>
            <w:tcW w:w="4226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>Обеспечение выполнения законодательства в области охраны труда</w:t>
            </w:r>
          </w:p>
        </w:tc>
      </w:tr>
      <w:tr w:rsidR="008B59DA" w:rsidRPr="00040365" w:rsidTr="009A1324">
        <w:trPr>
          <w:trHeight w:val="200"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1.5</w:t>
            </w:r>
          </w:p>
        </w:tc>
        <w:tc>
          <w:tcPr>
            <w:tcW w:w="4111" w:type="dxa"/>
          </w:tcPr>
          <w:p w:rsidR="008B59DA" w:rsidRPr="00040365" w:rsidRDefault="008B59DA" w:rsidP="00040365">
            <w:pPr>
              <w:jc w:val="both"/>
              <w:rPr>
                <w:sz w:val="28"/>
              </w:rPr>
            </w:pPr>
            <w:r w:rsidRPr="00040365">
              <w:rPr>
                <w:sz w:val="28"/>
              </w:rPr>
              <w:t>Содействие заключению договоров на обучение по охране труда с соответствующими организациями)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ind w:firstLine="108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2013</w:t>
            </w:r>
          </w:p>
        </w:tc>
        <w:tc>
          <w:tcPr>
            <w:tcW w:w="1276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3003" w:type="dxa"/>
          </w:tcPr>
          <w:p w:rsidR="008B59DA" w:rsidRPr="00040365" w:rsidRDefault="008B59DA" w:rsidP="00040365">
            <w:pPr>
              <w:rPr>
                <w:sz w:val="28"/>
              </w:rPr>
            </w:pPr>
            <w:r w:rsidRPr="00040365">
              <w:rPr>
                <w:sz w:val="28"/>
                <w:szCs w:val="22"/>
              </w:rPr>
              <w:t xml:space="preserve">Администрация </w:t>
            </w:r>
            <w:r w:rsidRPr="00065A69">
              <w:rPr>
                <w:sz w:val="28"/>
                <w:szCs w:val="22"/>
              </w:rPr>
              <w:t>муниципального района</w:t>
            </w:r>
          </w:p>
        </w:tc>
        <w:tc>
          <w:tcPr>
            <w:tcW w:w="4226" w:type="dxa"/>
          </w:tcPr>
          <w:p w:rsidR="008B59DA" w:rsidRPr="00040365" w:rsidRDefault="008B59DA" w:rsidP="00040365">
            <w:pPr>
              <w:jc w:val="both"/>
              <w:rPr>
                <w:sz w:val="28"/>
              </w:rPr>
            </w:pPr>
            <w:r w:rsidRPr="00040365">
              <w:rPr>
                <w:sz w:val="28"/>
                <w:szCs w:val="22"/>
              </w:rPr>
              <w:t>Повышение уровня знаний в области охраны труда, укомплектование служб охраны труда на предприятиях и организациях района</w:t>
            </w:r>
          </w:p>
        </w:tc>
      </w:tr>
      <w:tr w:rsidR="008B59DA" w:rsidRPr="00040365" w:rsidTr="009A1324">
        <w:trPr>
          <w:trHeight w:val="200"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1.6</w:t>
            </w:r>
          </w:p>
        </w:tc>
        <w:tc>
          <w:tcPr>
            <w:tcW w:w="4111" w:type="dxa"/>
          </w:tcPr>
          <w:p w:rsidR="008B59DA" w:rsidRPr="00040365" w:rsidRDefault="008B59DA" w:rsidP="00040365">
            <w:pPr>
              <w:jc w:val="both"/>
              <w:rPr>
                <w:sz w:val="28"/>
              </w:rPr>
            </w:pPr>
            <w:r w:rsidRPr="00040365">
              <w:rPr>
                <w:sz w:val="28"/>
              </w:rPr>
              <w:t>Обучение охране труда</w:t>
            </w:r>
            <w:r>
              <w:rPr>
                <w:sz w:val="28"/>
              </w:rPr>
              <w:t xml:space="preserve"> </w:t>
            </w:r>
            <w:r w:rsidRPr="00040365">
              <w:rPr>
                <w:sz w:val="28"/>
              </w:rPr>
              <w:t>руководителей организаций и членов комиссий по охране труда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2013</w:t>
            </w:r>
          </w:p>
        </w:tc>
        <w:tc>
          <w:tcPr>
            <w:tcW w:w="1276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местный бюджет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2,0</w:t>
            </w:r>
          </w:p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  <w:p w:rsidR="008B59DA" w:rsidRPr="00040365" w:rsidRDefault="008B59DA" w:rsidP="00040365">
            <w:pPr>
              <w:pStyle w:val="ConsPlusTitle"/>
              <w:rPr>
                <w:b w:val="0"/>
                <w:sz w:val="28"/>
              </w:rPr>
            </w:pPr>
          </w:p>
        </w:tc>
        <w:tc>
          <w:tcPr>
            <w:tcW w:w="3003" w:type="dxa"/>
          </w:tcPr>
          <w:p w:rsidR="008B59DA" w:rsidRPr="00040365" w:rsidRDefault="008B59DA" w:rsidP="00040365">
            <w:pPr>
              <w:rPr>
                <w:sz w:val="28"/>
              </w:rPr>
            </w:pPr>
          </w:p>
        </w:tc>
        <w:tc>
          <w:tcPr>
            <w:tcW w:w="4226" w:type="dxa"/>
          </w:tcPr>
          <w:p w:rsidR="008B59DA" w:rsidRPr="00040365" w:rsidRDefault="008B59DA" w:rsidP="00040365">
            <w:pPr>
              <w:jc w:val="both"/>
              <w:rPr>
                <w:sz w:val="28"/>
              </w:rPr>
            </w:pPr>
            <w:r w:rsidRPr="00040365">
              <w:rPr>
                <w:sz w:val="28"/>
                <w:szCs w:val="22"/>
              </w:rPr>
              <w:t>Повышение уровня знаний в области охраны труда,</w:t>
            </w:r>
          </w:p>
        </w:tc>
      </w:tr>
      <w:tr w:rsidR="008B59DA" w:rsidRPr="00040365" w:rsidTr="009A1324">
        <w:trPr>
          <w:trHeight w:val="200"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1.7</w:t>
            </w:r>
          </w:p>
        </w:tc>
        <w:tc>
          <w:tcPr>
            <w:tcW w:w="4111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Проведение тренингов по оказанию первой помощи пострадавшим работникам для специалистов по охране труда предприятий и организаций района.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2013</w:t>
            </w:r>
          </w:p>
        </w:tc>
        <w:tc>
          <w:tcPr>
            <w:tcW w:w="1276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3003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 xml:space="preserve">Администрация </w:t>
            </w:r>
            <w:r>
              <w:rPr>
                <w:b w:val="0"/>
                <w:sz w:val="28"/>
                <w:szCs w:val="22"/>
              </w:rPr>
              <w:t>муниципального района, Г</w:t>
            </w:r>
            <w:r w:rsidRPr="00040365">
              <w:rPr>
                <w:b w:val="0"/>
                <w:sz w:val="28"/>
                <w:szCs w:val="22"/>
              </w:rPr>
              <w:t xml:space="preserve">УЗ </w:t>
            </w:r>
            <w:r>
              <w:rPr>
                <w:b w:val="0"/>
                <w:sz w:val="28"/>
                <w:szCs w:val="22"/>
              </w:rPr>
              <w:t xml:space="preserve">СО </w:t>
            </w:r>
            <w:r w:rsidRPr="00040365">
              <w:rPr>
                <w:b w:val="0"/>
                <w:sz w:val="28"/>
                <w:szCs w:val="22"/>
              </w:rPr>
              <w:t>«Новобурасская ЦРБ»</w:t>
            </w:r>
          </w:p>
        </w:tc>
        <w:tc>
          <w:tcPr>
            <w:tcW w:w="4226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>Повышение качества знаний в области охраны труда</w:t>
            </w:r>
          </w:p>
        </w:tc>
      </w:tr>
      <w:tr w:rsidR="008B59DA" w:rsidRPr="00040365" w:rsidTr="009A1324">
        <w:trPr>
          <w:trHeight w:val="200"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1.8</w:t>
            </w:r>
          </w:p>
        </w:tc>
        <w:tc>
          <w:tcPr>
            <w:tcW w:w="4111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Отражение вопросов охраны труда в средствах массовой информации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2013</w:t>
            </w:r>
          </w:p>
        </w:tc>
        <w:tc>
          <w:tcPr>
            <w:tcW w:w="1276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3003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 xml:space="preserve">Администрация </w:t>
            </w:r>
            <w:r>
              <w:rPr>
                <w:b w:val="0"/>
                <w:sz w:val="28"/>
                <w:szCs w:val="22"/>
              </w:rPr>
              <w:t>муниципального района</w:t>
            </w:r>
            <w:r w:rsidRPr="00040365">
              <w:rPr>
                <w:b w:val="0"/>
                <w:sz w:val="28"/>
                <w:szCs w:val="22"/>
              </w:rPr>
              <w:t xml:space="preserve">, МУП </w:t>
            </w:r>
            <w:r>
              <w:rPr>
                <w:b w:val="0"/>
                <w:sz w:val="28"/>
                <w:szCs w:val="22"/>
              </w:rPr>
              <w:t xml:space="preserve">«Редакция Новобурасской районной газеты </w:t>
            </w:r>
            <w:r w:rsidRPr="00040365">
              <w:rPr>
                <w:b w:val="0"/>
                <w:sz w:val="28"/>
                <w:szCs w:val="22"/>
              </w:rPr>
              <w:t>«Наше Время»</w:t>
            </w:r>
          </w:p>
        </w:tc>
        <w:tc>
          <w:tcPr>
            <w:tcW w:w="4226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  <w:szCs w:val="22"/>
              </w:rPr>
            </w:pPr>
            <w:r w:rsidRPr="00040365">
              <w:rPr>
                <w:b w:val="0"/>
                <w:sz w:val="28"/>
                <w:szCs w:val="22"/>
              </w:rPr>
              <w:t>Повышение информированности, распространение передового опыта в области охраны труда</w:t>
            </w:r>
          </w:p>
        </w:tc>
      </w:tr>
      <w:tr w:rsidR="008B59DA" w:rsidRPr="00040365" w:rsidTr="009A1324">
        <w:trPr>
          <w:trHeight w:val="200"/>
        </w:trPr>
        <w:tc>
          <w:tcPr>
            <w:tcW w:w="709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4111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ИТОГО</w:t>
            </w:r>
          </w:p>
        </w:tc>
        <w:tc>
          <w:tcPr>
            <w:tcW w:w="1134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2013</w:t>
            </w:r>
            <w:r>
              <w:rPr>
                <w:b w:val="0"/>
                <w:sz w:val="28"/>
              </w:rPr>
              <w:t xml:space="preserve"> г.</w:t>
            </w:r>
          </w:p>
        </w:tc>
        <w:tc>
          <w:tcPr>
            <w:tcW w:w="1276" w:type="dxa"/>
          </w:tcPr>
          <w:p w:rsidR="008B59DA" w:rsidRPr="00040365" w:rsidRDefault="008B59DA" w:rsidP="00040365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местный бюджет</w:t>
            </w:r>
          </w:p>
        </w:tc>
        <w:tc>
          <w:tcPr>
            <w:tcW w:w="1134" w:type="dxa"/>
          </w:tcPr>
          <w:p w:rsidR="008B59DA" w:rsidRPr="00040365" w:rsidRDefault="008B59DA" w:rsidP="00D124CD">
            <w:pPr>
              <w:pStyle w:val="ConsPlusTitle"/>
              <w:jc w:val="center"/>
              <w:rPr>
                <w:b w:val="0"/>
                <w:sz w:val="28"/>
              </w:rPr>
            </w:pPr>
            <w:r w:rsidRPr="00040365">
              <w:rPr>
                <w:b w:val="0"/>
                <w:sz w:val="28"/>
              </w:rPr>
              <w:t>2,0</w:t>
            </w:r>
          </w:p>
        </w:tc>
        <w:tc>
          <w:tcPr>
            <w:tcW w:w="3003" w:type="dxa"/>
          </w:tcPr>
          <w:p w:rsidR="008B59DA" w:rsidRPr="00040365" w:rsidRDefault="008B59DA" w:rsidP="00D124CD">
            <w:pPr>
              <w:pStyle w:val="ConsPlusTitle"/>
              <w:jc w:val="center"/>
              <w:rPr>
                <w:b w:val="0"/>
                <w:sz w:val="28"/>
              </w:rPr>
            </w:pPr>
          </w:p>
        </w:tc>
        <w:tc>
          <w:tcPr>
            <w:tcW w:w="4226" w:type="dxa"/>
          </w:tcPr>
          <w:p w:rsidR="008B59DA" w:rsidRPr="00040365" w:rsidRDefault="008B59DA" w:rsidP="00040365">
            <w:pPr>
              <w:pStyle w:val="ConsPlusTitle"/>
              <w:jc w:val="both"/>
              <w:rPr>
                <w:b w:val="0"/>
                <w:sz w:val="28"/>
                <w:szCs w:val="22"/>
              </w:rPr>
            </w:pPr>
          </w:p>
        </w:tc>
      </w:tr>
    </w:tbl>
    <w:p w:rsidR="008B59DA" w:rsidRPr="00040365" w:rsidRDefault="008B59DA"/>
    <w:sectPr w:rsidR="008B59DA" w:rsidRPr="00040365" w:rsidSect="009A1324">
      <w:pgSz w:w="16840" w:h="11907" w:orient="landscape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52FBF"/>
    <w:multiLevelType w:val="hybridMultilevel"/>
    <w:tmpl w:val="E73A53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AF72EC"/>
    <w:multiLevelType w:val="hybridMultilevel"/>
    <w:tmpl w:val="E14C9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2725007"/>
    <w:multiLevelType w:val="hybridMultilevel"/>
    <w:tmpl w:val="D126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051B"/>
    <w:rsid w:val="00040365"/>
    <w:rsid w:val="00065A69"/>
    <w:rsid w:val="00073191"/>
    <w:rsid w:val="00094666"/>
    <w:rsid w:val="000B76EC"/>
    <w:rsid w:val="000E0B90"/>
    <w:rsid w:val="000E4B59"/>
    <w:rsid w:val="000F440E"/>
    <w:rsid w:val="000F670E"/>
    <w:rsid w:val="001061B8"/>
    <w:rsid w:val="001177D9"/>
    <w:rsid w:val="00231085"/>
    <w:rsid w:val="00240793"/>
    <w:rsid w:val="00271353"/>
    <w:rsid w:val="002D0897"/>
    <w:rsid w:val="00312B10"/>
    <w:rsid w:val="00314470"/>
    <w:rsid w:val="00371A7F"/>
    <w:rsid w:val="003B44CA"/>
    <w:rsid w:val="003B7C16"/>
    <w:rsid w:val="003E3289"/>
    <w:rsid w:val="003E79D7"/>
    <w:rsid w:val="004860F1"/>
    <w:rsid w:val="004A5E96"/>
    <w:rsid w:val="004F16D8"/>
    <w:rsid w:val="0050138C"/>
    <w:rsid w:val="0055051B"/>
    <w:rsid w:val="00587ED6"/>
    <w:rsid w:val="005F493E"/>
    <w:rsid w:val="00602F5D"/>
    <w:rsid w:val="006B3BAA"/>
    <w:rsid w:val="00755086"/>
    <w:rsid w:val="007C423A"/>
    <w:rsid w:val="008408CA"/>
    <w:rsid w:val="008707D8"/>
    <w:rsid w:val="008B59DA"/>
    <w:rsid w:val="00900608"/>
    <w:rsid w:val="00936509"/>
    <w:rsid w:val="009A1324"/>
    <w:rsid w:val="00A03ADE"/>
    <w:rsid w:val="00A33F9E"/>
    <w:rsid w:val="00B11E05"/>
    <w:rsid w:val="00B36ECC"/>
    <w:rsid w:val="00B52F23"/>
    <w:rsid w:val="00BA65F8"/>
    <w:rsid w:val="00BB5718"/>
    <w:rsid w:val="00CF7437"/>
    <w:rsid w:val="00D124CD"/>
    <w:rsid w:val="00E70A0A"/>
    <w:rsid w:val="00F56A11"/>
    <w:rsid w:val="00F8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51B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4B59"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hAnsi="Arial"/>
      <w:b/>
      <w:bCs/>
      <w:kern w:val="1"/>
      <w:sz w:val="32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E4B59"/>
    <w:rPr>
      <w:rFonts w:ascii="Arial" w:hAnsi="Arial" w:cs="Times New Roman"/>
      <w:b/>
      <w:bCs/>
      <w:kern w:val="1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1061B8"/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061B8"/>
    <w:rPr>
      <w:b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1061B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0E4B59"/>
    <w:pPr>
      <w:widowControl w:val="0"/>
      <w:suppressAutoHyphens/>
      <w:ind w:left="720"/>
      <w:contextualSpacing/>
    </w:pPr>
    <w:rPr>
      <w:rFonts w:ascii="Arial" w:hAnsi="Arial"/>
      <w:kern w:val="1"/>
      <w:sz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5</Pages>
  <Words>811</Words>
  <Characters>4629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</dc:title>
  <dc:subject/>
  <dc:creator>Светлана</dc:creator>
  <cp:keywords/>
  <dc:description/>
  <cp:lastModifiedBy>Ольга</cp:lastModifiedBy>
  <cp:revision>3</cp:revision>
  <cp:lastPrinted>2013-10-08T11:51:00Z</cp:lastPrinted>
  <dcterms:created xsi:type="dcterms:W3CDTF">2013-09-25T09:50:00Z</dcterms:created>
  <dcterms:modified xsi:type="dcterms:W3CDTF">2013-10-09T22:59:00Z</dcterms:modified>
</cp:coreProperties>
</file>